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9085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5413B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5413B" w:rsidRPr="0035413B">
          <w:rPr>
            <w:bCs/>
          </w:rPr>
          <w:t>17</w:t>
        </w:r>
        <w:r w:rsidR="0035413B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90855" w:rsidRPr="00E9085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90855" w:rsidRPr="00E90855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90855" w:rsidRPr="00E90855">
          <w:rPr>
            <w:rStyle w:val="aa"/>
          </w:rPr>
          <w:t xml:space="preserve"> Поликлиника -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90855" w:rsidRPr="00E90855">
          <w:rPr>
            <w:u w:val="single"/>
          </w:rPr>
          <w:t xml:space="preserve"> 07143/036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90855" w:rsidRPr="00E90855">
          <w:rPr>
            <w:rStyle w:val="aa"/>
          </w:rPr>
          <w:t xml:space="preserve"> Фельдшер-лаборант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90855" w:rsidRPr="00E90855">
          <w:rPr>
            <w:rStyle w:val="aa"/>
          </w:rPr>
          <w:t xml:space="preserve"> 27330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90855" w:rsidRPr="00E9085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35413B" w:rsidRPr="001D5852" w:rsidTr="00F912F0">
        <w:trPr>
          <w:jc w:val="center"/>
        </w:trPr>
        <w:tc>
          <w:tcPr>
            <w:tcW w:w="4678" w:type="dxa"/>
            <w:vAlign w:val="center"/>
          </w:tcPr>
          <w:p w:rsidR="0035413B" w:rsidRPr="001D5852" w:rsidRDefault="0035413B" w:rsidP="0035413B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5413B" w:rsidRPr="0035413B" w:rsidRDefault="00CE630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35413B" w:rsidRPr="0035413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35413B" w:rsidRPr="0035413B" w:rsidRDefault="0035413B" w:rsidP="00AD14A4">
      <w:r w:rsidRPr="0035413B">
        <w:t>- Руководство по эксплуатации прибора комбинированного ТКА-ПКМ (02) люксметр + яркомер;</w:t>
      </w:r>
    </w:p>
    <w:p w:rsidR="0035413B" w:rsidRPr="0035413B" w:rsidRDefault="0035413B" w:rsidP="00AD14A4">
      <w:r w:rsidRPr="0035413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35413B" w:rsidP="00AD14A4">
      <w:r w:rsidRPr="0035413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CE630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Pr="001D5852" w:rsidRDefault="0035413B" w:rsidP="00883461">
            <w:pPr>
              <w:pStyle w:val="a8"/>
            </w:pPr>
            <w:bookmarkStart w:id="8" w:name="dopzona1" w:colFirst="0" w:colLast="0"/>
            <w:r>
              <w:t>Лаборатория, ул. Суворова, 225</w:t>
            </w:r>
          </w:p>
        </w:tc>
        <w:tc>
          <w:tcPr>
            <w:tcW w:w="1842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0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883461">
            <w:pPr>
              <w:pStyle w:val="a8"/>
            </w:pPr>
            <w:bookmarkStart w:id="9" w:name="dopzona2" w:colFirst="0" w:colLast="0"/>
            <w:r>
              <w:t>Лаборатория, ул. Ново-Тамбовская, д. 9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Лаборатория, ул. Суворова, 225</w:t>
            </w:r>
          </w:p>
        </w:tc>
        <w:tc>
          <w:tcPr>
            <w:tcW w:w="1595" w:type="dxa"/>
            <w:vAlign w:val="center"/>
          </w:tcPr>
          <w:p w:rsidR="0035413B" w:rsidRPr="001D5852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  <w:r w:rsidRPr="0035413B">
              <w:rPr>
                <w:b/>
              </w:rPr>
              <w:t>50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lastRenderedPageBreak/>
              <w:t>531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Лаборатория, ул. Ново-Тамбовская, д. 9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  <w:r w:rsidRPr="0035413B">
              <w:rPr>
                <w:b/>
              </w:rPr>
              <w:t>50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572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5413B" w:rsidRPr="0035413B">
          <w:rPr>
            <w:bCs/>
          </w:rPr>
          <w:t>-</w:t>
        </w:r>
        <w:r w:rsidR="0035413B" w:rsidRPr="0035413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5413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9085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CE630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CE6306" w:rsidRPr="00F912F0">
            <w:rPr>
              <w:rStyle w:val="ad"/>
              <w:sz w:val="20"/>
              <w:szCs w:val="20"/>
            </w:rPr>
            <w:fldChar w:fldCharType="separate"/>
          </w:r>
          <w:r w:rsidR="00E90855">
            <w:rPr>
              <w:rStyle w:val="ad"/>
              <w:noProof/>
              <w:sz w:val="20"/>
              <w:szCs w:val="20"/>
            </w:rPr>
            <w:t>1</w:t>
          </w:r>
          <w:r w:rsidR="00CE630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90855" w:rsidRPr="00E9085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07143/036- О "/>
    <w:docVar w:name="oborud" w:val=" ПЭВМ, Микроскоп, аппарат Минигем 540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D4C259C30124C5EA0B7303EDB442F8C"/>
    <w:docVar w:name="rm_id" w:val="231"/>
    <w:docVar w:name="rm_name" w:val=" Фельдшер-лаборант "/>
    <w:docVar w:name="rm_number" w:val=" 07143/036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 "/>
    <w:docVar w:name="version" w:val="51"/>
    <w:docVar w:name="zona_name" w:val="Лаборатория, ул. Ново-Тамбовская, д. 9"/>
    <w:docVar w:name="zona_time" w:val="50"/>
  </w:docVars>
  <w:rsids>
    <w:rsidRoot w:val="00CE6306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5413B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CE6306"/>
    <w:rsid w:val="00D76DF8"/>
    <w:rsid w:val="00DB5302"/>
    <w:rsid w:val="00DD6B1F"/>
    <w:rsid w:val="00E124F4"/>
    <w:rsid w:val="00E36337"/>
    <w:rsid w:val="00E90855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2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2016-10-17T13:40:00Z</dcterms:created>
  <dcterms:modified xsi:type="dcterms:W3CDTF">2016-10-18T09:22:00Z</dcterms:modified>
</cp:coreProperties>
</file>